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A76" w:rsidRPr="00122DCE" w:rsidRDefault="00900A76" w:rsidP="00900A76">
      <w:pPr>
        <w:spacing w:after="0" w:line="240" w:lineRule="auto"/>
        <w:ind w:left="58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122DCE">
        <w:rPr>
          <w:rFonts w:ascii="Times New Roman" w:hAnsi="Times New Roman"/>
          <w:sz w:val="28"/>
          <w:szCs w:val="28"/>
          <w:lang w:val="uk-UA"/>
        </w:rPr>
        <w:t>одаток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22D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02B5">
        <w:rPr>
          <w:rFonts w:ascii="Times New Roman" w:hAnsi="Times New Roman"/>
          <w:sz w:val="28"/>
          <w:szCs w:val="28"/>
          <w:lang w:val="uk-UA"/>
        </w:rPr>
        <w:t>1</w:t>
      </w:r>
    </w:p>
    <w:p w:rsidR="00900A76" w:rsidRPr="00122DCE" w:rsidRDefault="00900A76" w:rsidP="00900A76">
      <w:pPr>
        <w:spacing w:after="0" w:line="240" w:lineRule="exact"/>
        <w:ind w:left="5880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>до рішення виконавчого</w:t>
      </w:r>
    </w:p>
    <w:p w:rsidR="00900A76" w:rsidRPr="00122DCE" w:rsidRDefault="00900A76" w:rsidP="00900A76">
      <w:pPr>
        <w:spacing w:after="0" w:line="240" w:lineRule="exact"/>
        <w:ind w:left="5880"/>
        <w:rPr>
          <w:rFonts w:ascii="Times New Roman" w:hAnsi="Times New Roman"/>
          <w:sz w:val="28"/>
          <w:szCs w:val="28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>комітету міської ради</w:t>
      </w:r>
    </w:p>
    <w:p w:rsidR="00900A76" w:rsidRPr="00122DCE" w:rsidRDefault="00900A76" w:rsidP="00900A76">
      <w:pPr>
        <w:spacing w:after="0" w:line="320" w:lineRule="exact"/>
        <w:ind w:left="5880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</w:rPr>
        <w:t xml:space="preserve">_____________ </w:t>
      </w:r>
      <w:r w:rsidRPr="00122DCE">
        <w:rPr>
          <w:rFonts w:ascii="Times New Roman" w:hAnsi="Times New Roman"/>
          <w:sz w:val="28"/>
          <w:szCs w:val="28"/>
          <w:lang w:val="uk-UA"/>
        </w:rPr>
        <w:t>№ _____</w:t>
      </w:r>
    </w:p>
    <w:p w:rsidR="00900A76" w:rsidRPr="00122DCE" w:rsidRDefault="00900A76" w:rsidP="00900A76">
      <w:pPr>
        <w:spacing w:after="0" w:line="320" w:lineRule="exact"/>
        <w:ind w:left="5880"/>
        <w:rPr>
          <w:rFonts w:ascii="Times New Roman" w:hAnsi="Times New Roman"/>
          <w:sz w:val="28"/>
          <w:szCs w:val="28"/>
          <w:lang w:val="uk-UA"/>
        </w:rPr>
      </w:pPr>
    </w:p>
    <w:p w:rsidR="00900A76" w:rsidRPr="00122DCE" w:rsidRDefault="00900A76" w:rsidP="00900A76">
      <w:pPr>
        <w:spacing w:after="0" w:line="320" w:lineRule="exact"/>
        <w:ind w:left="5880"/>
        <w:rPr>
          <w:rFonts w:ascii="Times New Roman" w:hAnsi="Times New Roman"/>
          <w:sz w:val="28"/>
          <w:szCs w:val="28"/>
          <w:lang w:val="uk-UA"/>
        </w:rPr>
      </w:pPr>
    </w:p>
    <w:p w:rsidR="00900A76" w:rsidRPr="00122DCE" w:rsidRDefault="00900A76" w:rsidP="00900A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 xml:space="preserve">Тарифи </w:t>
      </w:r>
    </w:p>
    <w:p w:rsidR="00AE02B5" w:rsidRDefault="00900A76" w:rsidP="00900A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>на послуги з поводження з побутовими відходами</w:t>
      </w:r>
      <w:r w:rsidR="00701A80">
        <w:rPr>
          <w:rFonts w:ascii="Times New Roman" w:hAnsi="Times New Roman"/>
          <w:sz w:val="28"/>
          <w:szCs w:val="28"/>
          <w:lang w:val="uk-UA"/>
        </w:rPr>
        <w:t xml:space="preserve"> (вивезення)</w:t>
      </w:r>
      <w:r w:rsidRPr="00122DCE">
        <w:rPr>
          <w:rFonts w:ascii="Times New Roman" w:hAnsi="Times New Roman"/>
          <w:sz w:val="28"/>
          <w:szCs w:val="28"/>
          <w:lang w:val="uk-UA"/>
        </w:rPr>
        <w:t xml:space="preserve">, які надає товариство з обмеженою відповідальністю «ВЕЛЬТУМ-Запоріжжя» </w:t>
      </w:r>
    </w:p>
    <w:p w:rsidR="00900A76" w:rsidRPr="00122DCE" w:rsidRDefault="00900A76" w:rsidP="00900A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 xml:space="preserve">у м. Запоріжжя </w:t>
      </w:r>
    </w:p>
    <w:p w:rsidR="00900A76" w:rsidRPr="00122DCE" w:rsidRDefault="00900A76" w:rsidP="00900A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6"/>
        <w:gridCol w:w="4958"/>
        <w:gridCol w:w="3402"/>
      </w:tblGrid>
      <w:tr w:rsidR="00AE02B5" w:rsidRPr="00122DCE" w:rsidTr="00AE02B5">
        <w:trPr>
          <w:trHeight w:val="1590"/>
        </w:trPr>
        <w:tc>
          <w:tcPr>
            <w:tcW w:w="566" w:type="dxa"/>
            <w:vMerge w:val="restart"/>
          </w:tcPr>
          <w:p w:rsidR="00AE02B5" w:rsidRPr="00122DCE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958" w:type="dxa"/>
            <w:vMerge w:val="restart"/>
          </w:tcPr>
          <w:p w:rsidR="00AE02B5" w:rsidRPr="00122DCE" w:rsidRDefault="00AE02B5" w:rsidP="001B54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402" w:type="dxa"/>
            <w:vMerge w:val="restart"/>
          </w:tcPr>
          <w:p w:rsidR="00AE02B5" w:rsidRPr="00122DCE" w:rsidRDefault="00AE02B5" w:rsidP="001B54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послуги з вивезення побутових відходів,</w:t>
            </w:r>
          </w:p>
          <w:p w:rsidR="00AE02B5" w:rsidRPr="00122DCE" w:rsidRDefault="00AE02B5" w:rsidP="001B54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sz w:val="28"/>
                <w:szCs w:val="28"/>
                <w:lang w:val="uk-UA"/>
              </w:rPr>
              <w:t>грн/м. куб. з ПДВ</w:t>
            </w:r>
          </w:p>
        </w:tc>
      </w:tr>
      <w:tr w:rsidR="00AE02B5" w:rsidRPr="00122DCE" w:rsidTr="00AE02B5">
        <w:trPr>
          <w:trHeight w:val="327"/>
        </w:trPr>
        <w:tc>
          <w:tcPr>
            <w:tcW w:w="566" w:type="dxa"/>
            <w:vMerge/>
          </w:tcPr>
          <w:p w:rsidR="00AE02B5" w:rsidRPr="00122DCE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958" w:type="dxa"/>
            <w:vMerge/>
          </w:tcPr>
          <w:p w:rsidR="00AE02B5" w:rsidRDefault="00AE02B5" w:rsidP="001B54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AE02B5" w:rsidRPr="00122DCE" w:rsidRDefault="00AE02B5" w:rsidP="001B54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E02B5" w:rsidRPr="00122DCE" w:rsidTr="00AE02B5">
        <w:tc>
          <w:tcPr>
            <w:tcW w:w="566" w:type="dxa"/>
          </w:tcPr>
          <w:p w:rsidR="00AE02B5" w:rsidRPr="00122DCE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958" w:type="dxa"/>
          </w:tcPr>
          <w:p w:rsidR="00AE02B5" w:rsidRPr="00122DCE" w:rsidRDefault="00AE02B5" w:rsidP="001B5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Тверді</w:t>
            </w:r>
          </w:p>
        </w:tc>
        <w:tc>
          <w:tcPr>
            <w:tcW w:w="3402" w:type="dxa"/>
          </w:tcPr>
          <w:p w:rsidR="00AE02B5" w:rsidRPr="000D65A0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86,79</w:t>
            </w:r>
          </w:p>
        </w:tc>
      </w:tr>
      <w:tr w:rsidR="00AE02B5" w:rsidRPr="00122DCE" w:rsidTr="00AE02B5">
        <w:tc>
          <w:tcPr>
            <w:tcW w:w="566" w:type="dxa"/>
          </w:tcPr>
          <w:p w:rsidR="00AE02B5" w:rsidRPr="00122DCE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958" w:type="dxa"/>
          </w:tcPr>
          <w:p w:rsidR="00AE02B5" w:rsidRPr="00122DCE" w:rsidRDefault="00AE02B5" w:rsidP="006866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Великогабаритні</w:t>
            </w:r>
          </w:p>
        </w:tc>
        <w:tc>
          <w:tcPr>
            <w:tcW w:w="3402" w:type="dxa"/>
          </w:tcPr>
          <w:p w:rsidR="00AE02B5" w:rsidRPr="000D65A0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117,05</w:t>
            </w:r>
          </w:p>
        </w:tc>
      </w:tr>
      <w:tr w:rsidR="00AE02B5" w:rsidRPr="00122DCE" w:rsidTr="00AE02B5">
        <w:tc>
          <w:tcPr>
            <w:tcW w:w="566" w:type="dxa"/>
          </w:tcPr>
          <w:p w:rsidR="00AE02B5" w:rsidRPr="00122DCE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958" w:type="dxa"/>
          </w:tcPr>
          <w:p w:rsidR="00AE02B5" w:rsidRPr="00122DCE" w:rsidRDefault="00AE02B5" w:rsidP="001B5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Ремонтні</w:t>
            </w:r>
          </w:p>
        </w:tc>
        <w:tc>
          <w:tcPr>
            <w:tcW w:w="3402" w:type="dxa"/>
          </w:tcPr>
          <w:p w:rsidR="00AE02B5" w:rsidRPr="000D65A0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261,94</w:t>
            </w:r>
          </w:p>
        </w:tc>
      </w:tr>
      <w:tr w:rsidR="00AE02B5" w:rsidRPr="00122DCE" w:rsidTr="00AE02B5">
        <w:tc>
          <w:tcPr>
            <w:tcW w:w="566" w:type="dxa"/>
          </w:tcPr>
          <w:p w:rsidR="00AE02B5" w:rsidRPr="00122DCE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958" w:type="dxa"/>
          </w:tcPr>
          <w:p w:rsidR="00AE02B5" w:rsidRDefault="00AE02B5" w:rsidP="001B54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Рідкі</w:t>
            </w:r>
          </w:p>
        </w:tc>
        <w:tc>
          <w:tcPr>
            <w:tcW w:w="3402" w:type="dxa"/>
          </w:tcPr>
          <w:p w:rsidR="00AE02B5" w:rsidRPr="000D65A0" w:rsidRDefault="00AE02B5" w:rsidP="006866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203,59</w:t>
            </w:r>
          </w:p>
        </w:tc>
      </w:tr>
    </w:tbl>
    <w:p w:rsidR="00900A76" w:rsidRPr="00122DCE" w:rsidRDefault="00900A76" w:rsidP="00900A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D1356" w:rsidRDefault="00CD1356" w:rsidP="00900A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00A76" w:rsidRPr="00122DCE" w:rsidRDefault="00900A76" w:rsidP="00900A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 xml:space="preserve">Примітки: Тарифи </w:t>
      </w:r>
      <w:r w:rsidR="00713E6E" w:rsidRPr="00122DCE">
        <w:rPr>
          <w:rFonts w:ascii="Times New Roman" w:hAnsi="Times New Roman"/>
          <w:sz w:val="28"/>
          <w:szCs w:val="28"/>
          <w:lang w:val="uk-UA"/>
        </w:rPr>
        <w:t>на послуги з поводження з побутовими відходами</w:t>
      </w:r>
      <w:r w:rsidR="00713E6E">
        <w:rPr>
          <w:rFonts w:ascii="Times New Roman" w:hAnsi="Times New Roman"/>
          <w:sz w:val="28"/>
          <w:szCs w:val="28"/>
          <w:lang w:val="uk-UA"/>
        </w:rPr>
        <w:t xml:space="preserve"> (вивезення) </w:t>
      </w:r>
      <w:r w:rsidR="00713E6E" w:rsidRPr="00122DC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22DCE">
        <w:rPr>
          <w:rFonts w:ascii="Times New Roman" w:hAnsi="Times New Roman"/>
          <w:sz w:val="28"/>
          <w:szCs w:val="28"/>
          <w:lang w:val="uk-UA"/>
        </w:rPr>
        <w:t xml:space="preserve">встановлено </w:t>
      </w:r>
      <w:r w:rsidR="00713E6E">
        <w:rPr>
          <w:rFonts w:ascii="Times New Roman" w:hAnsi="Times New Roman"/>
          <w:sz w:val="28"/>
          <w:szCs w:val="28"/>
          <w:lang w:val="uk-UA"/>
        </w:rPr>
        <w:t xml:space="preserve">відповідно до Закону України «Про житлово-комунальні послуги» (ст.5) та </w:t>
      </w:r>
      <w:r w:rsidRPr="00122DCE">
        <w:rPr>
          <w:rFonts w:ascii="Times New Roman" w:hAnsi="Times New Roman"/>
          <w:sz w:val="28"/>
          <w:szCs w:val="28"/>
          <w:lang w:val="uk-UA"/>
        </w:rPr>
        <w:t>на підставі розрахункових матеріалів, наданих товариством  з обмеженою відповідальністю «ВЕЛЬТУМ-Запоріжжя»</w:t>
      </w:r>
    </w:p>
    <w:p w:rsidR="00900A76" w:rsidRPr="00122DCE" w:rsidRDefault="00900A76" w:rsidP="00900A76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19"/>
        <w:gridCol w:w="6095"/>
      </w:tblGrid>
      <w:tr w:rsidR="00900A76" w:rsidTr="00286413">
        <w:tc>
          <w:tcPr>
            <w:tcW w:w="3119" w:type="dxa"/>
          </w:tcPr>
          <w:p w:rsidR="00286413" w:rsidRDefault="00286413" w:rsidP="006866A9">
            <w:pPr>
              <w:shd w:val="clear" w:color="auto" w:fill="FFFFFF"/>
              <w:spacing w:before="600"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Директор департаменту економічного розвитку міської ради</w:t>
            </w:r>
          </w:p>
          <w:p w:rsidR="00900A76" w:rsidRPr="00122DCE" w:rsidRDefault="00900A76" w:rsidP="006866A9">
            <w:pPr>
              <w:shd w:val="clear" w:color="auto" w:fill="FFFFFF"/>
              <w:spacing w:before="600"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Керуючий справами</w:t>
            </w:r>
          </w:p>
          <w:p w:rsidR="00900A76" w:rsidRDefault="00900A76" w:rsidP="006866A9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виконкому ради</w:t>
            </w:r>
          </w:p>
          <w:p w:rsidR="00286413" w:rsidRDefault="00286413" w:rsidP="006866A9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  <w:p w:rsidR="00286413" w:rsidRDefault="00286413" w:rsidP="006866A9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  <w:p w:rsidR="00286413" w:rsidRPr="00122DCE" w:rsidRDefault="00286413" w:rsidP="006866A9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286413" w:rsidRDefault="00286413" w:rsidP="006866A9">
            <w:pPr>
              <w:shd w:val="clear" w:color="auto" w:fill="FFFFFF"/>
              <w:spacing w:before="900" w:after="0" w:line="240" w:lineRule="exact"/>
              <w:ind w:left="2153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 xml:space="preserve">              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Н.В.Новак</w:t>
            </w:r>
            <w:proofErr w:type="spellEnd"/>
          </w:p>
          <w:p w:rsidR="00900A76" w:rsidRDefault="00286413" w:rsidP="006866A9">
            <w:pPr>
              <w:shd w:val="clear" w:color="auto" w:fill="FFFFFF"/>
              <w:spacing w:before="900" w:after="0" w:line="240" w:lineRule="exact"/>
              <w:ind w:left="2153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 xml:space="preserve">                 </w:t>
            </w:r>
            <w:proofErr w:type="spellStart"/>
            <w:r w:rsidR="00900A76" w:rsidRPr="00122DC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Р.А.Омельянович</w:t>
            </w:r>
            <w:proofErr w:type="spellEnd"/>
          </w:p>
          <w:p w:rsidR="00286413" w:rsidRDefault="00286413" w:rsidP="006866A9">
            <w:pPr>
              <w:shd w:val="clear" w:color="auto" w:fill="FFFFFF"/>
              <w:spacing w:before="900" w:after="0" w:line="240" w:lineRule="exact"/>
              <w:ind w:left="2153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  <w:p w:rsidR="00286413" w:rsidRPr="00A32DE7" w:rsidRDefault="00286413" w:rsidP="006866A9">
            <w:pPr>
              <w:shd w:val="clear" w:color="auto" w:fill="FFFFFF"/>
              <w:spacing w:before="900" w:after="0" w:line="240" w:lineRule="exact"/>
              <w:ind w:left="2153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</w:tc>
      </w:tr>
    </w:tbl>
    <w:p w:rsidR="00900A76" w:rsidRDefault="00900A76" w:rsidP="00900A7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EF1F09" w:rsidRDefault="00EF1F09" w:rsidP="00900A7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EF1F09" w:rsidRDefault="00EF1F09" w:rsidP="00900A7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bookmarkStart w:id="0" w:name="_GoBack"/>
      <w:bookmarkEnd w:id="0"/>
    </w:p>
    <w:p w:rsidR="00900A76" w:rsidRDefault="00900A76" w:rsidP="00A32DE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696CDD" w:rsidRPr="00122DCE" w:rsidRDefault="00696CDD" w:rsidP="00696CDD">
      <w:pPr>
        <w:spacing w:after="0" w:line="240" w:lineRule="auto"/>
        <w:ind w:left="58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122DCE">
        <w:rPr>
          <w:rFonts w:ascii="Times New Roman" w:hAnsi="Times New Roman"/>
          <w:sz w:val="28"/>
          <w:szCs w:val="28"/>
          <w:lang w:val="uk-UA"/>
        </w:rPr>
        <w:t>одаток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02B5">
        <w:rPr>
          <w:rFonts w:ascii="Times New Roman" w:hAnsi="Times New Roman"/>
          <w:sz w:val="28"/>
          <w:szCs w:val="28"/>
          <w:lang w:val="uk-UA"/>
        </w:rPr>
        <w:t>2</w:t>
      </w:r>
      <w:r w:rsidRPr="00122DC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96CDD" w:rsidRPr="00122DCE" w:rsidRDefault="00696CDD" w:rsidP="00696CDD">
      <w:pPr>
        <w:spacing w:after="0" w:line="240" w:lineRule="exact"/>
        <w:ind w:left="5880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>до рішення виконавчого</w:t>
      </w:r>
    </w:p>
    <w:p w:rsidR="00696CDD" w:rsidRPr="00122DCE" w:rsidRDefault="00696CDD" w:rsidP="00696CDD">
      <w:pPr>
        <w:spacing w:after="0" w:line="240" w:lineRule="exact"/>
        <w:ind w:left="5880"/>
        <w:rPr>
          <w:rFonts w:ascii="Times New Roman" w:hAnsi="Times New Roman"/>
          <w:sz w:val="28"/>
          <w:szCs w:val="28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>комітету міської ради</w:t>
      </w:r>
    </w:p>
    <w:p w:rsidR="00696CDD" w:rsidRPr="00122DCE" w:rsidRDefault="00696CDD" w:rsidP="00696CDD">
      <w:pPr>
        <w:spacing w:after="0" w:line="320" w:lineRule="exact"/>
        <w:ind w:left="5880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</w:rPr>
        <w:t xml:space="preserve">_____________ </w:t>
      </w:r>
      <w:r w:rsidRPr="00122DCE">
        <w:rPr>
          <w:rFonts w:ascii="Times New Roman" w:hAnsi="Times New Roman"/>
          <w:sz w:val="28"/>
          <w:szCs w:val="28"/>
          <w:lang w:val="uk-UA"/>
        </w:rPr>
        <w:t>№ _____</w:t>
      </w:r>
    </w:p>
    <w:p w:rsidR="00696CDD" w:rsidRPr="00122DCE" w:rsidRDefault="00696CDD" w:rsidP="00696CDD">
      <w:pPr>
        <w:spacing w:after="0" w:line="320" w:lineRule="exact"/>
        <w:ind w:left="5880"/>
        <w:rPr>
          <w:rFonts w:ascii="Times New Roman" w:hAnsi="Times New Roman"/>
          <w:sz w:val="28"/>
          <w:szCs w:val="28"/>
          <w:lang w:val="uk-UA"/>
        </w:rPr>
      </w:pPr>
    </w:p>
    <w:p w:rsidR="00696CDD" w:rsidRPr="00122DCE" w:rsidRDefault="00696CDD" w:rsidP="00696CDD">
      <w:pPr>
        <w:spacing w:after="0" w:line="320" w:lineRule="exact"/>
        <w:ind w:left="5880"/>
        <w:rPr>
          <w:rFonts w:ascii="Times New Roman" w:hAnsi="Times New Roman"/>
          <w:sz w:val="28"/>
          <w:szCs w:val="28"/>
          <w:lang w:val="uk-UA"/>
        </w:rPr>
      </w:pPr>
    </w:p>
    <w:p w:rsidR="00696CDD" w:rsidRPr="00122DCE" w:rsidRDefault="00AE02B5" w:rsidP="00696C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Тариф</w:t>
      </w:r>
      <w:r w:rsidR="00696CDD" w:rsidRPr="00122DC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E02B5" w:rsidRDefault="00696CDD" w:rsidP="00696C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>на послуги з поводження з побутовими відходами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02B5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захоронення)</w:t>
      </w:r>
      <w:r w:rsidRPr="00122DCE">
        <w:rPr>
          <w:rFonts w:ascii="Times New Roman" w:hAnsi="Times New Roman"/>
          <w:sz w:val="28"/>
          <w:szCs w:val="28"/>
          <w:lang w:val="uk-UA"/>
        </w:rPr>
        <w:t xml:space="preserve">, які надає товариство з обмеженою відповідальністю «ВЕЛЬТУМ-Запоріжжя» </w:t>
      </w:r>
    </w:p>
    <w:p w:rsidR="00696CDD" w:rsidRPr="00122DCE" w:rsidRDefault="00696CDD" w:rsidP="00696C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 xml:space="preserve">у м. Запоріжжя </w:t>
      </w:r>
    </w:p>
    <w:p w:rsidR="00696CDD" w:rsidRPr="00122DCE" w:rsidRDefault="00696CDD" w:rsidP="00696C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0"/>
        <w:gridCol w:w="4528"/>
        <w:gridCol w:w="3347"/>
      </w:tblGrid>
      <w:tr w:rsidR="00AE02B5" w:rsidRPr="00122DCE" w:rsidTr="00666767">
        <w:trPr>
          <w:trHeight w:val="1635"/>
        </w:trPr>
        <w:tc>
          <w:tcPr>
            <w:tcW w:w="570" w:type="dxa"/>
          </w:tcPr>
          <w:p w:rsidR="00AE02B5" w:rsidRPr="00122DCE" w:rsidRDefault="00AE02B5" w:rsidP="008446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28" w:type="dxa"/>
          </w:tcPr>
          <w:p w:rsidR="00AE02B5" w:rsidRPr="00122DCE" w:rsidRDefault="00AE02B5" w:rsidP="008446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Операції поводження з побутовими відходами</w:t>
            </w:r>
          </w:p>
        </w:tc>
        <w:tc>
          <w:tcPr>
            <w:tcW w:w="3347" w:type="dxa"/>
          </w:tcPr>
          <w:p w:rsidR="00AE02B5" w:rsidRPr="00122DCE" w:rsidRDefault="00AE02B5" w:rsidP="00696C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sz w:val="28"/>
                <w:szCs w:val="28"/>
                <w:lang w:val="uk-UA"/>
              </w:rPr>
              <w:t>Тариф на послуги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із захоронення побутових відходів,</w:t>
            </w:r>
          </w:p>
          <w:p w:rsidR="00AE02B5" w:rsidRPr="00122DCE" w:rsidRDefault="00AE02B5" w:rsidP="00696C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грн/т</w:t>
            </w:r>
            <w:r w:rsidRPr="00122DC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ПДВ</w:t>
            </w:r>
          </w:p>
        </w:tc>
      </w:tr>
      <w:tr w:rsidR="00AE02B5" w:rsidRPr="00122DCE" w:rsidTr="00666767">
        <w:tc>
          <w:tcPr>
            <w:tcW w:w="570" w:type="dxa"/>
          </w:tcPr>
          <w:p w:rsidR="00AE02B5" w:rsidRDefault="00AE02B5" w:rsidP="00696C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28" w:type="dxa"/>
          </w:tcPr>
          <w:p w:rsidR="00AE02B5" w:rsidRDefault="00AE02B5" w:rsidP="008446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Захоронення побутових відходів</w:t>
            </w:r>
          </w:p>
        </w:tc>
        <w:tc>
          <w:tcPr>
            <w:tcW w:w="3347" w:type="dxa"/>
          </w:tcPr>
          <w:p w:rsidR="00AE02B5" w:rsidRDefault="00AE02B5" w:rsidP="008446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184,72</w:t>
            </w:r>
          </w:p>
        </w:tc>
      </w:tr>
    </w:tbl>
    <w:p w:rsidR="00696CDD" w:rsidRPr="00122DCE" w:rsidRDefault="00696CDD" w:rsidP="00696C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96CDD" w:rsidRDefault="00696CDD" w:rsidP="00696C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96CDD" w:rsidRPr="00122DCE" w:rsidRDefault="00696CDD" w:rsidP="00696C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22DCE">
        <w:rPr>
          <w:rFonts w:ascii="Times New Roman" w:hAnsi="Times New Roman"/>
          <w:sz w:val="28"/>
          <w:szCs w:val="28"/>
          <w:lang w:val="uk-UA"/>
        </w:rPr>
        <w:t xml:space="preserve">Примітки: </w:t>
      </w:r>
      <w:r w:rsidR="00713E6E" w:rsidRPr="00122DCE">
        <w:rPr>
          <w:rFonts w:ascii="Times New Roman" w:hAnsi="Times New Roman"/>
          <w:sz w:val="28"/>
          <w:szCs w:val="28"/>
          <w:lang w:val="uk-UA"/>
        </w:rPr>
        <w:t>Тарифи на послуги з поводження з побутовими відходами</w:t>
      </w:r>
      <w:r w:rsidR="00713E6E">
        <w:rPr>
          <w:rFonts w:ascii="Times New Roman" w:hAnsi="Times New Roman"/>
          <w:sz w:val="28"/>
          <w:szCs w:val="28"/>
          <w:lang w:val="uk-UA"/>
        </w:rPr>
        <w:t xml:space="preserve"> (захоронення) </w:t>
      </w:r>
      <w:r w:rsidR="00713E6E" w:rsidRPr="00122DCE">
        <w:rPr>
          <w:rFonts w:ascii="Times New Roman" w:hAnsi="Times New Roman"/>
          <w:sz w:val="28"/>
          <w:szCs w:val="28"/>
          <w:lang w:val="uk-UA"/>
        </w:rPr>
        <w:t xml:space="preserve"> встановлено </w:t>
      </w:r>
      <w:r w:rsidR="00713E6E">
        <w:rPr>
          <w:rFonts w:ascii="Times New Roman" w:hAnsi="Times New Roman"/>
          <w:sz w:val="28"/>
          <w:szCs w:val="28"/>
          <w:lang w:val="uk-UA"/>
        </w:rPr>
        <w:t xml:space="preserve">відповідно до Закону України «Про житлово-комунальні послуги» (ст.5) та </w:t>
      </w:r>
      <w:r w:rsidR="00713E6E" w:rsidRPr="00122DCE">
        <w:rPr>
          <w:rFonts w:ascii="Times New Roman" w:hAnsi="Times New Roman"/>
          <w:sz w:val="28"/>
          <w:szCs w:val="28"/>
          <w:lang w:val="uk-UA"/>
        </w:rPr>
        <w:t>на підставі розрахункових матеріалів, наданих товариством  з обмеженою відповідальністю «ВЕЛЬТУМ-Запоріжжя»</w:t>
      </w:r>
    </w:p>
    <w:p w:rsidR="00696CDD" w:rsidRPr="00122DCE" w:rsidRDefault="00696CDD" w:rsidP="00696CDD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19"/>
        <w:gridCol w:w="6095"/>
      </w:tblGrid>
      <w:tr w:rsidR="00696CDD" w:rsidTr="008446DF">
        <w:tc>
          <w:tcPr>
            <w:tcW w:w="3119" w:type="dxa"/>
          </w:tcPr>
          <w:p w:rsidR="00696CDD" w:rsidRDefault="00696CDD" w:rsidP="008446DF">
            <w:pPr>
              <w:shd w:val="clear" w:color="auto" w:fill="FFFFFF"/>
              <w:spacing w:before="600"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Директор департаменту економічного розвитку міської ради</w:t>
            </w:r>
          </w:p>
          <w:p w:rsidR="00696CDD" w:rsidRPr="00122DCE" w:rsidRDefault="00696CDD" w:rsidP="008446DF">
            <w:pPr>
              <w:shd w:val="clear" w:color="auto" w:fill="FFFFFF"/>
              <w:spacing w:before="600"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Керуючий справами</w:t>
            </w:r>
          </w:p>
          <w:p w:rsidR="00696CDD" w:rsidRDefault="00696CDD" w:rsidP="008446DF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 w:rsidRPr="00122DC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виконкому ради</w:t>
            </w:r>
          </w:p>
          <w:p w:rsidR="00696CDD" w:rsidRDefault="00696CDD" w:rsidP="008446DF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  <w:p w:rsidR="00696CDD" w:rsidRDefault="00696CDD" w:rsidP="008446DF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  <w:p w:rsidR="00696CDD" w:rsidRPr="00122DCE" w:rsidRDefault="00696CDD" w:rsidP="008446DF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696CDD" w:rsidRDefault="00696CDD" w:rsidP="008446DF">
            <w:pPr>
              <w:shd w:val="clear" w:color="auto" w:fill="FFFFFF"/>
              <w:spacing w:before="900" w:after="0" w:line="240" w:lineRule="exact"/>
              <w:ind w:left="2153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 xml:space="preserve">              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Н.В.Новак</w:t>
            </w:r>
            <w:proofErr w:type="spellEnd"/>
          </w:p>
          <w:p w:rsidR="00696CDD" w:rsidRDefault="00696CDD" w:rsidP="008446DF">
            <w:pPr>
              <w:shd w:val="clear" w:color="auto" w:fill="FFFFFF"/>
              <w:spacing w:before="900" w:after="0" w:line="240" w:lineRule="exact"/>
              <w:ind w:left="2153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 xml:space="preserve">                 </w:t>
            </w:r>
            <w:proofErr w:type="spellStart"/>
            <w:r w:rsidRPr="00122DC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Р.А.Омельянович</w:t>
            </w:r>
            <w:proofErr w:type="spellEnd"/>
          </w:p>
          <w:p w:rsidR="00696CDD" w:rsidRDefault="00696CDD" w:rsidP="008446DF">
            <w:pPr>
              <w:shd w:val="clear" w:color="auto" w:fill="FFFFFF"/>
              <w:spacing w:before="900" w:after="0" w:line="240" w:lineRule="exact"/>
              <w:ind w:left="2153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  <w:p w:rsidR="00696CDD" w:rsidRPr="00A32DE7" w:rsidRDefault="00696CDD" w:rsidP="008446DF">
            <w:pPr>
              <w:shd w:val="clear" w:color="auto" w:fill="FFFFFF"/>
              <w:spacing w:before="900" w:after="0" w:line="240" w:lineRule="exact"/>
              <w:ind w:left="2153"/>
              <w:jc w:val="both"/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</w:pPr>
          </w:p>
        </w:tc>
      </w:tr>
    </w:tbl>
    <w:p w:rsidR="00900A76" w:rsidRPr="00696CDD" w:rsidRDefault="00900A76" w:rsidP="00A32DE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900A76" w:rsidRDefault="00900A76" w:rsidP="00A32DE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900A76" w:rsidRDefault="00900A76" w:rsidP="00A32DE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900A76" w:rsidRDefault="00900A76" w:rsidP="00A32DE7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sectPr w:rsidR="00900A76" w:rsidSect="00834A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B36"/>
    <w:rsid w:val="000219C0"/>
    <w:rsid w:val="000A1A9C"/>
    <w:rsid w:val="000D65A0"/>
    <w:rsid w:val="00122DCE"/>
    <w:rsid w:val="001268E1"/>
    <w:rsid w:val="00164AD7"/>
    <w:rsid w:val="001A510C"/>
    <w:rsid w:val="001A6CAA"/>
    <w:rsid w:val="001B541A"/>
    <w:rsid w:val="0020046C"/>
    <w:rsid w:val="00223D28"/>
    <w:rsid w:val="00277A1A"/>
    <w:rsid w:val="00286413"/>
    <w:rsid w:val="002E2378"/>
    <w:rsid w:val="00326349"/>
    <w:rsid w:val="003A0724"/>
    <w:rsid w:val="00453F9E"/>
    <w:rsid w:val="00481980"/>
    <w:rsid w:val="0053785D"/>
    <w:rsid w:val="0054560B"/>
    <w:rsid w:val="00560BE0"/>
    <w:rsid w:val="005A1791"/>
    <w:rsid w:val="005B7C54"/>
    <w:rsid w:val="005C50F9"/>
    <w:rsid w:val="005F4309"/>
    <w:rsid w:val="00627DFB"/>
    <w:rsid w:val="00666767"/>
    <w:rsid w:val="00696CDD"/>
    <w:rsid w:val="006C6FBE"/>
    <w:rsid w:val="006D45F8"/>
    <w:rsid w:val="006F2A40"/>
    <w:rsid w:val="00701A80"/>
    <w:rsid w:val="00713E6E"/>
    <w:rsid w:val="007531C7"/>
    <w:rsid w:val="00773DC8"/>
    <w:rsid w:val="0077447B"/>
    <w:rsid w:val="00784F42"/>
    <w:rsid w:val="007A737E"/>
    <w:rsid w:val="007C024E"/>
    <w:rsid w:val="007E06AE"/>
    <w:rsid w:val="007F4319"/>
    <w:rsid w:val="00834A8F"/>
    <w:rsid w:val="00900A76"/>
    <w:rsid w:val="009855A0"/>
    <w:rsid w:val="00A32DE7"/>
    <w:rsid w:val="00A5642C"/>
    <w:rsid w:val="00A62B13"/>
    <w:rsid w:val="00A85A76"/>
    <w:rsid w:val="00AA679A"/>
    <w:rsid w:val="00AB2B70"/>
    <w:rsid w:val="00AE02B5"/>
    <w:rsid w:val="00B13B36"/>
    <w:rsid w:val="00BB3315"/>
    <w:rsid w:val="00C153CB"/>
    <w:rsid w:val="00C70B2D"/>
    <w:rsid w:val="00CD1356"/>
    <w:rsid w:val="00CF1946"/>
    <w:rsid w:val="00DB2BB7"/>
    <w:rsid w:val="00E15B74"/>
    <w:rsid w:val="00E34C20"/>
    <w:rsid w:val="00E6355F"/>
    <w:rsid w:val="00EA0B61"/>
    <w:rsid w:val="00EC0251"/>
    <w:rsid w:val="00EC52B5"/>
    <w:rsid w:val="00EE0A0D"/>
    <w:rsid w:val="00EF1F09"/>
    <w:rsid w:val="00F60D82"/>
    <w:rsid w:val="00F61A49"/>
    <w:rsid w:val="00F76E5D"/>
    <w:rsid w:val="00F927B2"/>
    <w:rsid w:val="00FA00CB"/>
    <w:rsid w:val="00FF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943917"/>
  <w15:chartTrackingRefBased/>
  <w15:docId w15:val="{6B48ED02-294E-4C4D-B3E1-FD2AA42B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A8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 списка"/>
    <w:basedOn w:val="a"/>
    <w:qFormat/>
    <w:rsid w:val="00834A8F"/>
    <w:pPr>
      <w:ind w:left="720"/>
      <w:contextualSpacing/>
    </w:pPr>
  </w:style>
  <w:style w:type="table" w:styleId="a4">
    <w:name w:val="Table Grid"/>
    <w:basedOn w:val="a1"/>
    <w:rsid w:val="00A32DE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F60D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76;&#1086;&#1076;&#1072;&#1090;&#1086;&#1082;%20&#1076;&#1086;%20&#1088;&#1110;&#1096;&#1077;&#1085;&#1085;&#1103;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додаток до рішення</Template>
  <TotalTime>598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>Организация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user</dc:creator>
  <cp:keywords/>
  <dc:description/>
  <cp:lastModifiedBy>Кузнецова Валентина Антонівна</cp:lastModifiedBy>
  <cp:revision>41</cp:revision>
  <cp:lastPrinted>2019-10-31T12:14:00Z</cp:lastPrinted>
  <dcterms:created xsi:type="dcterms:W3CDTF">2017-03-22T07:52:00Z</dcterms:created>
  <dcterms:modified xsi:type="dcterms:W3CDTF">2019-10-31T12:51:00Z</dcterms:modified>
</cp:coreProperties>
</file>